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CDA5B" w14:textId="77777777" w:rsidR="004D75D1" w:rsidRDefault="004D75D1" w:rsidP="004D75D1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William MOLLE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0541CE4C" w14:textId="77777777" w:rsidR="004D75D1" w:rsidRDefault="004D75D1" w:rsidP="004D75D1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893E90A" w14:textId="77777777" w:rsidR="004D75D1" w:rsidRDefault="004D75D1" w:rsidP="004D75D1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D5FFDA5" w14:textId="77777777" w:rsidR="004D75D1" w:rsidRDefault="004D75D1" w:rsidP="004D75D1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trespass against John Clement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Lexham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, Norfolk, </w:t>
      </w:r>
    </w:p>
    <w:p w14:paraId="16929B0E" w14:textId="77777777" w:rsidR="004D75D1" w:rsidRDefault="004D75D1" w:rsidP="004D75D1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chaplain(q.v.), Thomas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Candeler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Castle Acre(q.v.) and John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Pyper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</w:t>
      </w:r>
    </w:p>
    <w:p w14:paraId="11532229" w14:textId="77777777" w:rsidR="004D75D1" w:rsidRDefault="004D75D1" w:rsidP="004D75D1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Westerham(q.v.).</w:t>
      </w:r>
    </w:p>
    <w:p w14:paraId="3D52299B" w14:textId="77777777" w:rsidR="004D75D1" w:rsidRDefault="004D75D1" w:rsidP="004D75D1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1412E751" w14:textId="77777777" w:rsidR="004D75D1" w:rsidRDefault="004D75D1" w:rsidP="004D75D1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440D742" w14:textId="77777777" w:rsidR="004D75D1" w:rsidRDefault="004D75D1" w:rsidP="004D75D1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68EC7BC" w14:textId="77777777" w:rsidR="004D75D1" w:rsidRDefault="004D75D1" w:rsidP="004D75D1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30 January 2022</w:t>
      </w:r>
    </w:p>
    <w:p w14:paraId="70E555D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6EF6C" w14:textId="77777777" w:rsidR="004D75D1" w:rsidRDefault="004D75D1" w:rsidP="009139A6">
      <w:r>
        <w:separator/>
      </w:r>
    </w:p>
  </w:endnote>
  <w:endnote w:type="continuationSeparator" w:id="0">
    <w:p w14:paraId="5933A1E6" w14:textId="77777777" w:rsidR="004D75D1" w:rsidRDefault="004D75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2AE9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0CEE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B22B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C32BD" w14:textId="77777777" w:rsidR="004D75D1" w:rsidRDefault="004D75D1" w:rsidP="009139A6">
      <w:r>
        <w:separator/>
      </w:r>
    </w:p>
  </w:footnote>
  <w:footnote w:type="continuationSeparator" w:id="0">
    <w:p w14:paraId="7BD83C19" w14:textId="77777777" w:rsidR="004D75D1" w:rsidRDefault="004D75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36C0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18F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0F4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5D1"/>
    <w:rsid w:val="000666E0"/>
    <w:rsid w:val="002510B7"/>
    <w:rsid w:val="004D75D1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7C271"/>
  <w15:chartTrackingRefBased/>
  <w15:docId w15:val="{3B5B2756-3A9B-4DF0-81BA-4BDAD10D3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D75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2022-03-06T09:45:00Z</dcterms:created>
  <dcterms:modified xsi:type="dcterms:W3CDTF">2022-03-06T09:45:00Z</dcterms:modified>
</cp:coreProperties>
</file>